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4AC968" w14:textId="75764301" w:rsidR="00BA00AB" w:rsidRDefault="00B870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ROCLYFE</w:t>
      </w:r>
      <w:r>
        <w:rPr>
          <w:rFonts w:ascii="Times New Roman" w:hAnsi="Times New Roman" w:cs="Times New Roman"/>
          <w:sz w:val="24"/>
          <w:szCs w:val="24"/>
        </w:rPr>
        <w:t xml:space="preserve">      (d.1504)</w:t>
      </w:r>
    </w:p>
    <w:p w14:paraId="54F56A9C" w14:textId="50F06FCA" w:rsidR="00B87073" w:rsidRDefault="00B870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Gentleman.</w:t>
      </w:r>
    </w:p>
    <w:p w14:paraId="32FD7273" w14:textId="401C7175" w:rsidR="00B87073" w:rsidRDefault="00B870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395A84" w14:textId="19523899" w:rsidR="00B87073" w:rsidRDefault="00B870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51F35E" w14:textId="4884EBB0" w:rsidR="00B87073" w:rsidRDefault="00B870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Jan.1503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p.139)</w:t>
      </w:r>
    </w:p>
    <w:p w14:paraId="2E5292C9" w14:textId="3E4FCEE9" w:rsidR="00B87073" w:rsidRDefault="00B870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Nov.1504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16C19B50" w14:textId="1C6FF74C" w:rsidR="00B87073" w:rsidRDefault="00B870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E6EF109" w14:textId="51219240" w:rsidR="00B87073" w:rsidRDefault="00B870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F492FF" w14:textId="228CD7B4" w:rsidR="00B87073" w:rsidRPr="00B87073" w:rsidRDefault="00B8707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September 2021</w:t>
      </w:r>
    </w:p>
    <w:sectPr w:rsidR="00B87073" w:rsidRPr="00B870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0DA52" w14:textId="77777777" w:rsidR="00B87073" w:rsidRDefault="00B87073" w:rsidP="009139A6">
      <w:r>
        <w:separator/>
      </w:r>
    </w:p>
  </w:endnote>
  <w:endnote w:type="continuationSeparator" w:id="0">
    <w:p w14:paraId="2A572917" w14:textId="77777777" w:rsidR="00B87073" w:rsidRDefault="00B8707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B85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CECF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34FD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1D66C2" w14:textId="77777777" w:rsidR="00B87073" w:rsidRDefault="00B87073" w:rsidP="009139A6">
      <w:r>
        <w:separator/>
      </w:r>
    </w:p>
  </w:footnote>
  <w:footnote w:type="continuationSeparator" w:id="0">
    <w:p w14:paraId="7ECCFAF0" w14:textId="77777777" w:rsidR="00B87073" w:rsidRDefault="00B8707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0B3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CF5AF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40E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073"/>
    <w:rsid w:val="000666E0"/>
    <w:rsid w:val="002510B7"/>
    <w:rsid w:val="005C130B"/>
    <w:rsid w:val="00826F5C"/>
    <w:rsid w:val="009139A6"/>
    <w:rsid w:val="009448BB"/>
    <w:rsid w:val="00A3176C"/>
    <w:rsid w:val="00AE65F8"/>
    <w:rsid w:val="00B87073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A9A8E"/>
  <w15:chartTrackingRefBased/>
  <w15:docId w15:val="{D043FA0D-82F8-4803-8E4B-78819BF24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2021-09-17T19:52:00Z</dcterms:created>
  <dcterms:modified xsi:type="dcterms:W3CDTF">2021-09-17T19:54:00Z</dcterms:modified>
</cp:coreProperties>
</file>